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2e4ed0" w14:textId="d2e4ed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9771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9771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9771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771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9771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9771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7713">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97713" w:rsidR="00997713">
            <w:rPr>
              <w:rStyle w:val="eSPISCCParagraphDefaultFont"/>
              <w:rFonts w:eastAsiaTheme="minorHAnsi"/>
            </w:rPr>
            <w:t>Pp-1621/2026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551157984"/>
          <w:lock w:val="sdtLocked"/>
          <w:placeholder>
            <w:docPart w:val="DCCE6602CECA46F0B1CA0883666A65D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97713" w:rsidR="00997713">
            <w:rPr>
              <w:rStyle w:val="eSPISCCParagraphDefaultFont"/>
              <w:rFonts w:eastAsiaTheme="minorHAnsi"/>
            </w:rPr>
            <w:t>TERETANA jednostavno društvo s ograničenom odgovornošću za usluge i dr.</w:t>
          </w:r>
        </w:sdtContent>
      </w:sdt>
      <w:r w:rsidR="00D773E3">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201534181"/>
          <w:lock w:val="sdtLocked"/>
          <w:placeholder>
            <w:docPart w:val="0C5F058414DA4C81B16AE8F355C83D5B"/>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97713" w:rsidR="00997713">
            <w:rPr>
              <w:rStyle w:val="eSPISCCParagraphDefaultFont"/>
              <w:rFonts w:eastAsiaTheme="minorHAnsi"/>
            </w:rPr>
            <w:t>TERETANA jednostavno društvo s ograničenom odgovornošću za usluge,Igor Mikuljan</w:t>
          </w:r>
        </w:sdtContent>
      </w:sdt>
      <w:r w:rsidR="00D773E3">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7713" w:rsidR="00997713">
            <w:rPr>
              <w:rStyle w:val="eSPISCCParagraphDefaultFont"/>
              <w:rFonts w:eastAsiaTheme="minorHAnsi"/>
            </w:rPr>
            <w:t>članka 296. st.1.t.16. Zakon o autorskom pravu i srodnim pravima</w:t>
          </w:r>
        </w:sdtContent>
      </w:sdt>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Pr="007E54E0" w:rsidR="007E54E0" w:rsidP="00997713" w:rsidRDefault="007E54E0">
            <w:pPr>
              <w:keepNext/>
              <w:keepLines/>
              <w:spacing w:after="0"/>
              <w:outlineLvl w:val="4"/>
              <w:rPr>
                <w:rFonts w:eastAsia="Times New Roman" w:cs="Times New Roman"/>
              </w:rPr>
            </w:pPr>
            <w:r>
              <w:rPr>
                <w:rFonts w:eastAsia="Times New Roman" w:cs="Times New Roman"/>
              </w:rPr>
              <w:t xml:space="preserve">            </w:t>
            </w:r>
            <w:r w:rsidRPr="007E54E0">
              <w:rPr>
                <w:rFonts w:eastAsia="Times New Roman"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97713" w:rsidR="00997713">
            <w:rPr>
              <w:rStyle w:val="eSPISCCParagraphDefaultFont"/>
              <w:rFonts w:eastAsiaTheme="minorHAnsi"/>
            </w:rPr>
            <w:t>Igor Mikuljan</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97713" w:rsidR="00997713">
            <w:rPr>
              <w:rStyle w:val="eSPISCCParagraphDefaultFont"/>
              <w:rFonts w:eastAsiaTheme="minorHAnsi"/>
            </w:rPr>
            <w:t>29.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97713" w:rsidR="00997713">
            <w:rPr>
              <w:rStyle w:val="eSPISCCParagraphDefaultFont"/>
              <w:rFonts w:eastAsiaTheme="minorHAnsi"/>
            </w:rPr>
            <w:t>08:30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7713" w:rsidR="0099771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7713" w:rsidR="0099771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97713" w:rsidR="00997713">
            <w:rPr>
              <w:rStyle w:val="eSPISCCParagraphDefaultFont"/>
              <w:rFonts w:eastAsiaTheme="minorHAnsi"/>
            </w:rPr>
            <w:t>324</w:t>
          </w:r>
        </w:sdtContent>
      </w:sdt>
      <w:r>
        <w:rPr>
          <w:rStyle w:val="PozadinaSvijetloZelena"/>
        </w:rPr>
        <w:t>,</w:t>
      </w:r>
      <w:r w:rsidRPr="00176071" w:rsidR="00176071">
        <w:rPr>
          <w:rFonts w:eastAsia="Calibri" w:cs="Times New Roman"/>
          <w:szCs w:val="22"/>
        </w:rPr>
        <w:t xml:space="preserve"> </w:t>
      </w:r>
      <w:r w:rsidRPr="007E54E0">
        <w:rPr>
          <w:rFonts w:eastAsia="Calibri" w:cs="Times New Roman"/>
          <w:szCs w:val="22"/>
        </w:rPr>
        <w:t>na ročište radi ispitivanja u prekršajnom postupku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7713" w:rsidR="00997713">
            <w:rPr>
              <w:rStyle w:val="eSPISCCParagraphDefaultFont"/>
              <w:rFonts w:eastAsiaTheme="minorHAnsi"/>
            </w:rPr>
            <w:t>članka 296. st.1.t.16. Zakon o autorskom pravu i srodnim pravima</w:t>
          </w:r>
        </w:sdtContent>
      </w:sdt>
      <w:r w:rsidR="008E615C">
        <w:rPr>
          <w:rStyle w:val="PozadinaSvijetloZelena"/>
        </w:rPr>
        <w:t xml:space="preserve"> </w:t>
      </w:r>
      <w:sdt>
        <w:sdtPr>
          <w:rPr>
            <w:rStyle w:val="eSPISCCParagraphDefaultFont"/>
            <w:rFonts w:eastAsiaTheme="minorHAnsi"/>
          </w:rPr>
          <w:alias w:val="zakon"/>
          <w:tag w:val="DomainObject.ZakonPravilnikList_1"/>
          <w:id w:val="618331918"/>
          <w:lock w:val="sdtLocked"/>
          <w:placeholder>
            <w:docPart w:val="FC35D58CF74147D68024A3E91DC9B965"/>
          </w:placeholder>
          <w:showingPlcHdr/>
          <w:comboBox/>
        </w:sdtPr>
        <w:sdtEndPr>
          <w:rPr>
            <w:rStyle w:val="PozadinaSvijetloZelena"/>
            <w:rFonts w:cstheme="minorBidi"/>
            <w:shd w:val="clear" w:color="auto" w:fill="CCFFCC"/>
            <w:lang w:eastAsia="en-US"/>
          </w:rPr>
        </w:sdtEndPr>
        <w:sdtContent>
          <w:r w:rsidRPr="00997713" w:rsidR="008E615C">
            <w:rPr>
              <w:rStyle w:val="Tekstrezerviranogmjesta"/>
            </w:rPr>
            <w:t>_______________</w:t>
          </w:r>
        </w:sdtContent>
      </w:sdt>
      <w:r w:rsidR="008E615C">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7E54E0">
      <w:pPr>
        <w:spacing w:after="0"/>
        <w:ind w:firstLine="708"/>
        <w:jc w:val="both"/>
        <w:rPr>
          <w:rFonts w:eastAsia="Calibri" w:cs="Times New Roman"/>
          <w:bCs/>
        </w:rPr>
      </w:pPr>
      <w:r w:rsidRPr="007E54E0">
        <w:rPr>
          <w:rFonts w:eastAsia="Calibri" w:cs="Times New Roman"/>
        </w:rPr>
        <w:t xml:space="preserve">Okrivljenik </w:t>
      </w:r>
      <w:r w:rsidRPr="007E54E0">
        <w:rPr>
          <w:rFonts w:eastAsia="Calibri" w:cs="Times New Roman"/>
          <w:szCs w:val="22"/>
        </w:rPr>
        <w:t>odgovorna osoba u pravnoj osobi</w:t>
      </w:r>
      <w:r w:rsidRPr="007E54E0">
        <w:rPr>
          <w:rFonts w:eastAsia="Calibri" w:cs="Times New Roman"/>
        </w:rPr>
        <w:t xml:space="preserve"> je dužan, do pravomoćnog dovršetka postupka kao i do dovršetka postupka izvršenja odluke o prekršaju, odmah izvijestiti sud o promjeni adrese stanovanja ili namjeri da promijeni boravište. Ako tako ne postupi, sud će poziv ili odluku, koju okrivljeniku </w:t>
      </w:r>
      <w:r w:rsidRPr="007E54E0">
        <w:rPr>
          <w:rFonts w:eastAsia="Calibri" w:cs="Times New Roman"/>
          <w:szCs w:val="22"/>
        </w:rPr>
        <w:t>odgovornoj osobi u pravnoj osobi</w:t>
      </w:r>
      <w:r w:rsidRPr="007E54E0">
        <w:rPr>
          <w:rFonts w:eastAsia="Calibri" w:cs="Times New Roman"/>
        </w:rPr>
        <w:t xml:space="preserve"> ne može dostaviti zbog neprijavljivanja promjene adrese ili zbog očitog izbjegavanja primitka istih, istaknuti na oglasnu ploču suda, te će se protekom osmog dana od stavljanja na oglasnu ploču dostava smatrati uredno obavljenom (članak 145. stavak 5. </w:t>
      </w:r>
      <w:r w:rsidRPr="007E54E0">
        <w:rPr>
          <w:rFonts w:eastAsia="Calibri" w:cs="Times New Roman"/>
          <w:bCs/>
        </w:rPr>
        <w:t>Prekršajnog zakona, "Narodne novine" broj</w:t>
      </w:r>
      <w:sdt>
        <w:sdtPr>
          <w:rPr>
            <w:rStyle w:val="eSPISCCParagraphDefaultFont"/>
            <w:rFonts w:eastAsiaTheme="minorHAnsi"/>
          </w:rPr>
          <w:alias w:val="NN"/>
          <w:tag w:val="DomainObject.NarodneNovineList_1"/>
          <w:id w:val="571474564"/>
          <w:lock w:val="sdtLocked"/>
          <w:placeholder>
            <w:docPart w:val="9FDC9043DB084184AF768DA18976806F"/>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97713" w:rsidR="00997713">
            <w:rPr>
              <w:rStyle w:val="eSPISCCParagraphDefaultFont"/>
              <w:rFonts w:eastAsiaTheme="minorHAnsi"/>
            </w:rPr>
            <w:t>114/22.</w:t>
          </w:r>
        </w:sdtContent>
      </w:sdt>
      <w:r w:rsidR="008E615C">
        <w:rPr>
          <w:rFonts w:eastAsia="Calibri" w:cs="Times New Roman"/>
          <w:bCs/>
        </w:rPr>
        <w:t xml:space="preserve"> </w:t>
      </w:r>
      <w:r w:rsidRPr="007E54E0">
        <w:rPr>
          <w:rFonts w:eastAsia="Calibri" w:cs="Times New Roman"/>
          <w:bCs/>
        </w:rPr>
        <w:t>).</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je dužan osobno pristupiti ispitivanju ili dostaviti pisanu obranu.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Ukoliko se okrivljenik odgovorna osoba u pravnoj osobi ne odazove pozivu, a njegova nazočnost i ispitivanje nisu potrebni i ne utječu na zakonito i pravilno donošenje presude, ročište se može održati i donijeti presuda bez njegove nazočnosti (članak 128. stavak 7. i članak 167. stavak 3. Prekršajnog zakona).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ima pravo uzeti branitelja po svojem izboru koji može biti nazočan ispitivanju (članak 172. stavak 1. Prekršajnog zakona), ali se ročište neće odgoditi zbog braniteljeva nedolaska.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može sudu dostaviti i pisanu obranu.</w:t>
      </w:r>
    </w:p>
    <w:p w:rsidRPr="007E54E0" w:rsidR="007E54E0" w:rsidP="007E54E0" w:rsidRDefault="007E54E0">
      <w:pPr>
        <w:spacing w:after="0"/>
        <w:ind w:firstLine="708"/>
        <w:jc w:val="both"/>
        <w:rPr>
          <w:rFonts w:eastAsia="Calibri" w:cs="Times New Roman"/>
        </w:rPr>
      </w:pPr>
      <w:r w:rsidRPr="007E54E0">
        <w:rPr>
          <w:rFonts w:eastAsia="Calibri" w:cs="Times New Roman"/>
          <w:szCs w:val="22"/>
        </w:rPr>
        <w:lastRenderedPageBreak/>
        <w:t xml:space="preserve">Okrivljenik ima pravo na sporazumijevanje s ovlaštenim tužiteljem o uvjetima priznavanja krivnje i sporazumijevanju o sankciji i mjerama u smislu članka 109.e Prekršajnog zakona </w:t>
      </w:r>
      <w:r w:rsidRPr="007E54E0">
        <w:rPr>
          <w:rFonts w:eastAsia="Calibri" w:cs="Times New Roman"/>
        </w:rPr>
        <w:t xml:space="preserve">(članak 109.a stavak 1. točka </w:t>
      </w:r>
      <w:r w:rsidRPr="007E54E0">
        <w:rPr>
          <w:rFonts w:eastAsia="Calibri" w:cs="Times New Roman"/>
          <w:szCs w:val="22"/>
        </w:rPr>
        <w:t>9</w:t>
      </w:r>
      <w:r w:rsidRPr="007E54E0">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97713" w:rsidR="0099771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97713" w:rsidR="00997713">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9771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97713">
            <w:rPr>
              <w:rStyle w:val="eSPISCCParagraphDefaultFont"/>
              <w:rFonts w:eastAsiaTheme="minorHAnsi"/>
            </w:rPr>
            <w:t>Vesna Bestić</w:t>
          </w:r>
        </w:sdtContent>
      </w:sdt>
    </w:p>
    <w:p w:rsidR="00997713" w:rsidP="006F62A9" w:rsidRDefault="00997713">
      <w:pPr>
        <w:keepNext/>
        <w:spacing w:after="0"/>
        <w:contextualSpacing/>
        <w:rPr>
          <w:rFonts w:cs="Times New Roman"/>
          <w:noProof/>
        </w:rPr>
      </w:pPr>
    </w:p>
    <w:p w:rsidRPr="00997713" w:rsidR="006F62A9" w:rsidP="00997713" w:rsidRDefault="00997713">
      <w:pPr>
        <w:tabs>
          <w:tab w:val="left" w:pos="3730"/>
        </w:tabs>
        <w:rPr>
          <w:rFonts w:cs="Times New Roman"/>
        </w:rPr>
      </w:pPr>
      <w:r>
        <w:rPr>
          <w:rFonts w:cs="Times New Roman"/>
        </w:rPr>
        <w:tab/>
      </w:r>
    </w:p>
    <w:sectPr w:rsidRPr="00997713"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0BD0" w:rsidP="00537B78" w:rsidRDefault="00FB0BD0">
      <w:r>
        <w:separator/>
      </w:r>
    </w:p>
  </w:endnote>
  <w:endnote w:type="continuationSeparator" w:id="0">
    <w:p w:rsidR="00FB0BD0" w:rsidP="00537B78" w:rsidRDefault="00FB0BD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9771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0BD0" w:rsidP="00537B78" w:rsidRDefault="00FB0BD0">
      <w:r>
        <w:separator/>
      </w:r>
    </w:p>
  </w:footnote>
  <w:footnote w:type="continuationSeparator" w:id="0">
    <w:p w:rsidR="00FB0BD0" w:rsidP="00537B78" w:rsidRDefault="00FB0BD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97713" w:rsidR="00997713">
          <w:rPr>
            <w:rStyle w:val="eSPISCCParagraphDefaultFont"/>
          </w:rPr>
          <w:t>Pp-1621/2026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67D3C"/>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4880"/>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34E"/>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63F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15C"/>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713"/>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87FF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0F89"/>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73E3"/>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1FCF"/>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BD0"/>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C8D0D5F"/>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67D3C"/>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67D3C"/>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67D3C"/>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DCCE6602CECA46F0B1CA0883666A65D8"/>
        <w:category>
          <w:name w:val="Općenito"/>
          <w:gallery w:val="placeholder"/>
        </w:category>
        <w:types>
          <w:type w:val="bbPlcHdr"/>
        </w:types>
        <w:behaviors>
          <w:behavior w:val="content"/>
        </w:behaviors>
        <w:guid w:val="{38ACA07B-DD93-487E-B6F0-B62D69F1EFF8}"/>
      </w:docPartPr>
      <w:docPartBody>
        <w:p w:rsidR="003C3B6B" w:rsidRDefault="00B85453">
          <w:r w:rsidRPr="00EF3965">
            <w:rPr>
              <w:rStyle w:val="Tekstrezerviranogmjesta"/>
            </w:rPr>
            <w:t>.._.._.._.._.._.._.._..</w:t>
          </w:r>
        </w:p>
      </w:docPartBody>
    </w:docPart>
    <w:docPart>
      <w:docPartPr>
        <w:name w:val="0C5F058414DA4C81B16AE8F355C83D5B"/>
        <w:category>
          <w:name w:val="Općenito"/>
          <w:gallery w:val="placeholder"/>
        </w:category>
        <w:types>
          <w:type w:val="bbPlcHdr"/>
        </w:types>
        <w:behaviors>
          <w:behavior w:val="content"/>
        </w:behaviors>
        <w:guid w:val="{DE04D14E-1FC5-4D50-B66E-CF42D5811764}"/>
      </w:docPartPr>
      <w:docPartBody>
        <w:p w:rsidR="003C3B6B" w:rsidRDefault="00B85453">
          <w:r w:rsidRPr="00EF3965">
            <w:rPr>
              <w:rStyle w:val="Tekstrezerviranogmjesta"/>
            </w:rPr>
            <w:t>.._.._.._.._.._.._.._..</w:t>
          </w:r>
        </w:p>
      </w:docPartBody>
    </w:docPart>
    <w:docPart>
      <w:docPartPr>
        <w:name w:val="FC35D58CF74147D68024A3E91DC9B965"/>
        <w:category>
          <w:name w:val="Općenito"/>
          <w:gallery w:val="placeholder"/>
        </w:category>
        <w:types>
          <w:type w:val="bbPlcHdr"/>
        </w:types>
        <w:behaviors>
          <w:behavior w:val="content"/>
        </w:behaviors>
        <w:guid w:val="{3D2238F6-0C96-4412-83BA-36F32763C4B5}"/>
      </w:docPartPr>
      <w:docPartBody>
        <w:p w:rsidR="0011706B" w:rsidRDefault="0019618F">
          <w:r w:rsidRPr="00681D48">
            <w:rPr>
              <w:rStyle w:val="Tekstrezerviranogmjesta"/>
            </w:rPr>
            <w:t>_______________</w:t>
          </w:r>
        </w:p>
      </w:docPartBody>
    </w:docPart>
    <w:docPart>
      <w:docPartPr>
        <w:name w:val="9FDC9043DB084184AF768DA18976806F"/>
        <w:category>
          <w:name w:val="Općenito"/>
          <w:gallery w:val="placeholder"/>
        </w:category>
        <w:types>
          <w:type w:val="bbPlcHdr"/>
        </w:types>
        <w:behaviors>
          <w:behavior w:val="content"/>
        </w:behaviors>
        <w:guid w:val="{38490E3B-ECF0-428B-BF76-B5A77FE1F268}"/>
      </w:docPartPr>
      <w:docPartBody>
        <w:p w:rsidR="0011706B" w:rsidRDefault="0019618F">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1706B"/>
    <w:rsid w:val="001219C6"/>
    <w:rsid w:val="00141482"/>
    <w:rsid w:val="00162DAF"/>
    <w:rsid w:val="00172D97"/>
    <w:rsid w:val="0019618F"/>
    <w:rsid w:val="001B2FB3"/>
    <w:rsid w:val="00332B0E"/>
    <w:rsid w:val="00373649"/>
    <w:rsid w:val="003C3B6B"/>
    <w:rsid w:val="003E0449"/>
    <w:rsid w:val="003F07CD"/>
    <w:rsid w:val="00410520"/>
    <w:rsid w:val="005132FB"/>
    <w:rsid w:val="00525F84"/>
    <w:rsid w:val="006249A5"/>
    <w:rsid w:val="007D6264"/>
    <w:rsid w:val="00817312"/>
    <w:rsid w:val="00974C32"/>
    <w:rsid w:val="009B2BA4"/>
    <w:rsid w:val="009C203C"/>
    <w:rsid w:val="009E5D09"/>
    <w:rsid w:val="00A35B62"/>
    <w:rsid w:val="00AB0B20"/>
    <w:rsid w:val="00AD67B1"/>
    <w:rsid w:val="00B51F9D"/>
    <w:rsid w:val="00B85453"/>
    <w:rsid w:val="00C647F0"/>
    <w:rsid w:val="00CA4A53"/>
    <w:rsid w:val="00CC30E8"/>
    <w:rsid w:val="00CE74A1"/>
    <w:rsid w:val="00CF08C6"/>
    <w:rsid w:val="00D41B2E"/>
    <w:rsid w:val="00DC0A90"/>
    <w:rsid w:val="00E9563E"/>
    <w:rsid w:val="00EA7C11"/>
    <w:rsid w:val="00EB182F"/>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9618F"/>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Kopčevec</izvorni_sadrzaj>
    <derivirana_varijabla naziv="DomainObject.UcesnikSudskeRadnje.Adresa.Naselje_1">Kopčevec</derivirana_varijabla>
  </DomainObject.UcesnikSudskeRadnje.Adresa.Naselje>
  <DomainObject.UcesnikSudskeRadnje.Adresa.PostBroj>
    <izvorni_sadrzaj>10370</izvorni_sadrzaj>
    <derivirana_varijabla naziv="DomainObject.UcesnikSudskeRadnje.Adresa.PostBroj_1">10370</derivirana_varijabla>
  </DomainObject.UcesnikSudskeRadnje.Adresa.PostBroj>
  <DomainObject.UcesnikSudskeRadnje.Adresa.UlicaIKBR>
    <izvorni_sadrzaj>Slunjska Ulica 5</izvorni_sadrzaj>
    <derivirana_varijabla naziv="DomainObject.UcesnikSudskeRadnje.Adresa.UlicaIKBR_1">Slunjska Ulica 5</derivirana_varijabla>
  </DomainObject.UcesnikSudskeRadnje.Adresa.UlicaIKBR>
  <DomainObject.UcesnikSudskeRadnje.Naziv>
    <izvorni_sadrzaj>Igor Mikuljan</izvorni_sadrzaj>
    <derivirana_varijabla naziv="DomainObject.UcesnikSudskeRadnje.Naziv_1">Igor Mikuljan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324</izvorni_sadrzaj>
    <derivirana_varijabla naziv="DomainObject.UcesnikSudskeRadnje.SudskaRadnja.Prostorija.Oznaka_1">324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svibnja 2026.</izvorni_sadrzaj>
    <derivirana_varijabla naziv="DomainObject.UcesnikSudskeRadnje.SudskaRadnja.PlaniraniZavrsetakDatum_1">29. svibnja 2026.</derivirana_varijabla>
  </DomainObject.UcesnikSudskeRadnje.SudskaRadnja.PlaniraniZavrsetakDatum>
  <DomainObject.UcesnikSudskeRadnje.SudskaRadnja.PlaniraniPocetakDatum>
    <izvorni_sadrzaj>29. svibnja 2026.</izvorni_sadrzaj>
    <derivirana_varijabla naziv="DomainObject.UcesnikSudskeRadnje.SudskaRadnja.PlaniraniPocetakDatum_1">29.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1984.</izvorni_sadrzaj>
    <derivirana_varijabla naziv="DomainObject.Predmet.OkrivljenikFizickaOsoba.DatumRodjenja_1">11. travnja 1984.</derivirana_varijabla>
  </DomainObject.Predmet.OkrivljenikFizickaOsoba.DatumRodjenja>
  <DomainObject.Predmet.OkrivljenikFizickaOsoba.DatumRodjenjaFormated>
    <izvorni_sadrzaj>11.4.1984.</izvorni_sadrzaj>
    <derivirana_varijabla naziv="DomainObject.Predmet.OkrivljenikFizickaOsoba.DatumRodjenjaFormated_1">11.4.1984.</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Mikuljan</izvorni_sadrzaj>
    <derivirana_varijabla naziv="DomainObject.Predmet.OkrivljenikFizickaOsoba.Naziv_1">Igor Mikuljan</derivirana_varijabla>
  </DomainObject.Predmet.OkrivljenikFizickaOsoba.Naziv>
  <DomainObject.Predmet.OkrivljenikFizickaOsoba.Prezime>
    <izvorni_sadrzaj>Mikuljan</izvorni_sadrzaj>
    <derivirana_varijabla naziv="DomainObject.Predmet.OkrivljenikFizickaOsoba.Prezime_1">Mikuljan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01611470636</izvorni_sadrzaj>
    <derivirana_varijabla naziv="DomainObject.Predmet.OkrivljenikFizickaOsoba.Oib_1">01611470636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Pp-1621/2026</izvorni_sadrzaj>
    <derivirana_varijabla naziv="DomainObject.Predmet.OznakaBroj_1">Pp-1621/2026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TERETANA jednostavno društvo s ograničenom odgovornošću za usluge; Igor Mikuljan</izvorni_sadrzaj>
    <derivirana_varijabla naziv="DomainObject.Predmet.ProtustrankaFormated_1">  TERETANA jednostavno društvo s ograničenom odgovornošću za usluge; Igor Mikuljan</derivirana_varijabla>
  </DomainObject.Predmet.ProtustrankaFormated>
  <DomainObject.Predmet.ProtustrankaFormatedOIB>
    <izvorni_sadrzaj>  TERETANA jednostavno društvo s ograničenom odgovornošću za usluge, OIB 24839315186; Igor Mikuljan, OIB 01611470636</izvorni_sadrzaj>
    <derivirana_varijabla naziv="DomainObject.Predmet.ProtustrankaFormatedOIB_1">  TERETANA jednostavno društvo s ograničenom odgovornošću za usluge, OIB 24839315186; Igor Mikuljan, OIB 01611470636</derivirana_varijabla>
  </DomainObject.Predmet.ProtustrankaFormatedOIB>
  <DomainObject.Predmet.ProtustrankaFormatedWithAdress>
    <izvorni_sadrzaj> TERETANA jednostavno društvo s ograničenom odgovornošću za usluge, Slunjska ulica 5, 10370 Dugo Selo; Igor Mikuljan, Slunjska Ulica 5, 10370 Kopčevec</izvorni_sadrzaj>
    <derivirana_varijabla naziv="DomainObject.Predmet.ProtustrankaFormatedWithAdress_1"> TERETANA jednostavno društvo s ograničenom odgovornošću za usluge, Slunjska ulica 5, 10370 Dugo Selo; Igor Mikuljan, Slunjska Ulica 5, 10370 Kopčevec</derivirana_varijabla>
  </DomainObject.Predmet.ProtustrankaFormatedWithAdress>
  <DomainObject.Predmet.ProtustrankaFormatedWithAdressOIB>
    <izvorni_sadrzaj> TERETANA jednostavno društvo s ograničenom odgovornošću za usluge, OIB 24839315186, Slunjska ulica 5, 10370 Dugo Selo; Igor Mikuljan, OIB 01611470636, Slunjska Ulica 5, 10370 Kopčevec</izvorni_sadrzaj>
    <derivirana_varijabla naziv="DomainObject.Predmet.ProtustrankaFormatedWithAdressOIB_1"> TERETANA jednostavno društvo s ograničenom odgovornošću za usluge, OIB 24839315186, Slunjska ulica 5, 10370 Dugo Selo; Igor Mikuljan, OIB 01611470636, Slunjska Ulica 5, 10370 Kopčevec</derivirana_varijabla>
  </DomainObject.Predmet.ProtustrankaFormatedWithAdressOIB>
  <DomainObject.Predmet.ProtustrankaWithAdress>
    <izvorni_sadrzaj>TERETANA jednostavno društvo s ograničenom odgovornošću za usluge Slunjska ulica 5, 10370 Dugo Selo, Igor Mikuljan Slunjska Ulica 5, 10370 Kopčevec</izvorni_sadrzaj>
    <derivirana_varijabla naziv="DomainObject.Predmet.ProtustrankaWithAdress_1">TERETANA jednostavno društvo s ograničenom odgovornošću za usluge Slunjska ulica 5, 10370 Dugo Selo, Igor Mikuljan Slunjska Ulica 5, 10370 Kopčevec</derivirana_varijabla>
  </DomainObject.Predmet.ProtustrankaWithAdress>
  <DomainObject.Predmet.ProtustrankaWithAdressOIB>
    <izvorni_sadrzaj>TERETANA jednostavno društvo s ograničenom odgovornošću za usluge, OIB 24839315186, Slunjska ulica 5, 10370 Dugo Selo, Igor Mikuljan, OIB 01611470636, Slunjska Ulica 5, 10370 Kopčevec</izvorni_sadrzaj>
    <derivirana_varijabla naziv="DomainObject.Predmet.ProtustrankaWithAdressOIB_1">TERETANA jednostavno društvo s ograničenom odgovornošću za usluge, OIB 24839315186, Slunjska ulica 5, 10370 Dugo Selo, Igor Mikuljan, OIB 01611470636, Slunjska Ulica 5, 10370 Kopčevec</derivirana_varijabla>
  </DomainObject.Predmet.ProtustrankaWithAdressOIB>
  <DomainObject.Predmet.ProtustrankaNazivFormated>
    <izvorni_sadrzaj>TERETANA jednostavno društvo s ograničenom odgovornošću za usluge,Igor Mikuljan</izvorni_sadrzaj>
    <derivirana_varijabla naziv="DomainObject.Predmet.ProtustrankaNazivFormated_1">TERETANA jednostavno društvo s ograničenom odgovornošću za usluge,Igor Mikuljan</derivirana_varijabla>
    <derivirana_varijabla naziv="Padez">TERETANA jednostavno društvo s ograničenom odgovornošću za usluge,Igor Mikuljan</derivirana_varijabla>
  </DomainObject.Predmet.ProtustrankaNazivFormated>
  <DomainObject.Predmet.ProtustrankaNazivFormatedOIB>
    <izvorni_sadrzaj>TERETANA jednostavno društvo s ograničenom odgovornošću za usluge, OIB 24839315186,Igor Mikuljan, OIB 01611470636</izvorni_sadrzaj>
    <derivirana_varijabla naziv="DomainObject.Predmet.ProtustrankaNazivFormatedOIB_1">TERETANA jednostavno društvo s ograničenom odgovornošću za usluge, OIB 24839315186,Igor Mikuljan, OIB 01611470636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Vesna Bestić, 8.</izvorni_sadrzaj>
    <derivirana_varijabla naziv="DomainObject.Predmet.Referada.Naziv_1">Vesna Bestić,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324</izvorni_sadrzaj>
    <derivirana_varijabla naziv="DomainObject.Predmet.Referada.Prostorija.Oznaka_1">324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Vesna Bestić</izvorni_sadrzaj>
    <derivirana_varijabla naziv="DomainObject.Predmet.Referada.Sudac_1">Vesna Bestić</derivirana_varijabla>
    <derivirana_varijabla naziv="Dativ">Vesna Bestić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Vesna Bestić, 8.</izvorni_sadrzaj>
    <derivirana_varijabla naziv="DomainObject.Predmet.TrenutnaLokacijaSpisa.Naziv_1">Vesna Bestić,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TERETANA jednostavno društvo s ograničenom odgovornošću za usluge</item>
      <item>Igor Mikuljan</item>
    </izvorni_sadrzaj>
    <derivirana_varijabla naziv="DomainObject.Predmet.ProtuStrankaListFormated_1">
      <item>TERETANA jednostavno društvo s ograničenom odgovornošću za usluge</item>
      <item>Igor Mikuljan</item>
    </derivirana_varijabla>
  </DomainObject.Predmet.ProtuStrankaListFormated>
  <DomainObject.Predmet.ProtuStrankaListFormatedOIB>
    <izvorni_sadrzaj>
      <item>TERETANA jednostavno društvo s ograničenom odgovornošću za usluge, OIB 24839315186</item>
      <item>Igor Mikuljan, OIB 01611470636</item>
    </izvorni_sadrzaj>
    <derivirana_varijabla naziv="DomainObject.Predmet.ProtuStrankaListFormatedOIB_1">
      <item>TERETANA jednostavno društvo s ograničenom odgovornošću za usluge, OIB 24839315186</item>
      <item>Igor Mikuljan, OIB 01611470636</item>
    </derivirana_varijabla>
  </DomainObject.Predmet.ProtuStrankaListFormatedOIB>
  <DomainObject.Predmet.ProtuStrankaListFormatedWithAdress>
    <izvorni_sadrzaj>
      <item>TERETANA jednostavno društvo s ograničenom odgovornošću za usluge, Slunjska ulica 5, 10370 Dugo Selo</item>
      <item>Igor Mikuljan, Slunjska Ulica 5, 10370 Kopčevec</item>
    </izvorni_sadrzaj>
    <derivirana_varijabla naziv="DomainObject.Predmet.ProtuStrankaListFormatedWithAdress_1">
      <item>TERETANA jednostavno društvo s ograničenom odgovornošću za usluge, Slunjska ulica 5, 10370 Dugo Selo</item>
      <item>Igor Mikuljan, Slunjska Ulica 5, 10370 Kopčevec</item>
    </derivirana_varijabla>
  </DomainObject.Predmet.ProtuStrankaListFormatedWithAdress>
  <DomainObject.Predmet.ProtuStrankaListFormatedWithAdressOIB>
    <izvorni_sadrzaj>
      <item>TERETANA jednostavno društvo s ograničenom odgovornošću za usluge, OIB 24839315186, Slunjska ulica 5, 10370 Dugo Selo</item>
      <item>Igor Mikuljan, OIB 01611470636, Slunjska Ulica 5, 10370 Kopčevec</item>
    </izvorni_sadrzaj>
    <derivirana_varijabla naziv="DomainObject.Predmet.ProtuStrankaListFormatedWithAdressOIB_1">
      <item>TERETANA jednostavno društvo s ograničenom odgovornošću za usluge, OIB 24839315186, Slunjska ulica 5, 10370 Dugo Selo</item>
      <item>Igor Mikuljan, OIB 01611470636, Slunjska Ulica 5, 10370 Kopčevec</item>
    </derivirana_varijabla>
  </DomainObject.Predmet.ProtuStrankaListFormatedWithAdressOIB>
  <DomainObject.Predmet.ProtuStrankaListNazivFormated>
    <izvorni_sadrzaj>
      <item>TERETANA jednostavno društvo s ograničenom odgovornošću za usluge</item>
      <item>Igor Mikuljan</item>
    </izvorni_sadrzaj>
    <derivirana_varijabla naziv="DomainObject.Predmet.ProtuStrankaListNazivFormated_1">
      <item>TERETANA jednostavno društvo s ograničenom odgovornošću za usluge</item>
      <item>Igor Mikuljan</item>
    </derivirana_varijabla>
  </DomainObject.Predmet.ProtuStrankaListNazivFormated>
  <DomainObject.Predmet.ProtuStrankaListNazivFormatedOIB>
    <izvorni_sadrzaj>
      <item>TERETANA jednostavno društvo s ograničenom odgovornošću za usluge, OIB 24839315186</item>
      <item>Igor Mikuljan, OIB 01611470636</item>
    </izvorni_sadrzaj>
    <derivirana_varijabla naziv="DomainObject.Predmet.ProtuStrankaListNazivFormatedOIB_1">
      <item>TERETANA jednostavno društvo s ograničenom odgovornošću za usluge, OIB 24839315186</item>
      <item>Igor Mikuljan, OIB 01611470636</item>
    </derivirana_varijabla>
  </DomainObject.Predmet.ProtuStrankaListNazivFormatedOIB>
  <DomainObject.Predmet.OstaliListFormated>
    <izvorni_sadrzaj>
      <item>Ivan Čiga</item>
    </izvorni_sadrzaj>
    <derivirana_varijabla naziv="DomainObject.Predmet.OstaliListFormated_1">
      <item>Ivan Čiga</item>
    </derivirana_varijabla>
    <derivirana_varijabla naziv="DrugaOsoba">
      <item>Ivan Čiga</item>
    </derivirana_varijabla>
  </DomainObject.Predmet.OstaliListFormated>
  <DomainObject.Predmet.OstaliListFormatedOIB>
    <izvorni_sadrzaj>
      <item>Ivan Čiga</item>
    </izvorni_sadrzaj>
    <derivirana_varijabla naziv="DomainObject.Predmet.OstaliListFormatedOIB_1">
      <item>Ivan Čiga</item>
    </derivirana_varijabla>
  </DomainObject.Predmet.OstaliListFormatedOIB>
  <DomainObject.Predmet.OstaliListFormatedWithAdress>
    <izvorni_sadrzaj>
      <item>Ivan Čiga</item>
    </izvorni_sadrzaj>
    <derivirana_varijabla naziv="DomainObject.Predmet.OstaliListFormatedWithAdress_1">
      <item>Ivan Čiga</item>
    </derivirana_varijabla>
  </DomainObject.Predmet.OstaliListFormatedWithAdress>
  <DomainObject.Predmet.OstaliListFormatedWithAdressOIB>
    <izvorni_sadrzaj>
      <item>Ivan Čiga</item>
    </izvorni_sadrzaj>
    <derivirana_varijabla naziv="DomainObject.Predmet.OstaliListFormatedWithAdressOIB_1">
      <item>Ivan Čiga</item>
    </derivirana_varijabla>
  </DomainObject.Predmet.OstaliListFormatedWithAdressOIB>
  <DomainObject.Predmet.OstaliListNazivFormated>
    <izvorni_sadrzaj>
      <item>Ivan Čiga</item>
    </izvorni_sadrzaj>
    <derivirana_varijabla naziv="DomainObject.Predmet.OstaliListNazivFormated_1">
      <item>Ivan Čiga</item>
    </derivirana_varijabla>
  </DomainObject.Predmet.OstaliListNazivFormated>
  <DomainObject.Predmet.OstaliListNazivFormatedOIB>
    <izvorni_sadrzaj>
      <item>Ivan Čiga</item>
    </izvorni_sadrzaj>
    <derivirana_varijabla naziv="DomainObject.Predmet.OstaliListNazivFormatedOIB_1">
      <item>Ivan Čiga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st.1.t.16. Zakon o autorskom pravu i srodnim pravima</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TERETANA jednostavno društvo s ograničenom odgovornošću za usluge i dr.</izvorni_sadrzaj>
    <derivirana_varijabla naziv="DomainObject.Predmet.ProtustrankaIDrugi_1">TERETANA jednostavno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TERETANA jednostavno društvo s ograničenom odgovornošću za usluge, OIB 24839315186, Slunjska ulica 5, 10370 Dugo Selo i dr.</izvorni_sadrzaj>
    <derivirana_varijabla naziv="DomainObject.Predmet.ProtustrankaIDrugiAdressOIB_1">TERETANA jednostavno društvo s ograničenom odgovornošću za usluge, OIB 24839315186, Slunjska ulica 5, 10370 Dugo Selo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TERETANA jednostavno društvo s ograničenom odgovornošću za usluge</item>
      <item>Igor Mikuljan</item>
      <item>Ivan Čiga</item>
    </izvorni_sadrzaj>
    <derivirana_varijabla naziv="DomainObject.Predmet.SudioniciListNaziv_1">
      <item>HRVATSKO DRUŠTVO SKLADATELJA</item>
      <item>TERETANA jednostavno društvo s ograničenom odgovornošću za usluge</item>
      <item>Igor Mikuljan</item>
      <item>Ivan Čiga</item>
    </derivirana_varijabla>
    <derivirana_varijabla naziv="OstaliSudionici">
      <item>HRVATSKO DRUŠTVO SKLADATELJA</item>
      <item>TERETANA jednostavno društvo s ograničenom odgovornošću za usluge</item>
      <item>Igor Mikuljan</item>
      <item>Ivan Čiga</item>
    </derivirana_varijabla>
  </DomainObject.Predmet.SudioniciListNaziv>
  <DomainObject.Predmet.SudioniciListAdressOIB>
    <izvorni_sadrzaj>
      <item>HRVATSKO DRUŠTVO SKLADATELJA, OIB 56668956985, Heinzelova 62a,10000 Zagreb</item>
      <item>TERETANA jednostavno društvo s ograničenom odgovornošću za usluge, OIB 24839315186, Slunjska ulica 5,10370 Dugo Selo</item>
      <item>Igor Mikuljan, OIB 01611470636, Slunjska Ulica 5,10370 Kopčevec</item>
      <item>Ivan Čiga</item>
    </izvorni_sadrzaj>
    <derivirana_varijabla naziv="DomainObject.Predmet.SudioniciListAdressOIB_1">
      <item>HRVATSKO DRUŠTVO SKLADATELJA, OIB 56668956985, Heinzelova 62a,10000 Zagreb</item>
      <item>TERETANA jednostavno društvo s ograničenom odgovornošću za usluge, OIB 24839315186, Slunjska ulica 5,10370 Dugo Selo</item>
      <item>Igor Mikuljan, OIB 01611470636, Slunjska Ulica 5,10370 Kopčevec</item>
      <item>Ivan Čiga</item>
    </derivirana_varijabla>
  </DomainObject.Predmet.SudioniciListAdressOIB>
  <DomainObject.UcesnikSudskeRadnje.NazivFormated>
    <izvorni_sadrzaj>Igor Mikuljan, OIB 01611470636, Slunjska Ulica 5,10370 Kopčevec</izvorni_sadrzaj>
    <derivirana_varijabla naziv="DomainObject.UcesnikSudskeRadnje.NazivFormated_1">Igor Mikuljan, OIB 01611470636, Slunjska Ulica 5,10370 Kopčevec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24839315186</item>
      <item>, OIB 01611470636</item>
      <item>, OIB null</item>
    </izvorni_sadrzaj>
    <derivirana_varijabla naziv="DomainObject.Predmet.SudioniciListNazivOIB_1">
      <item>, OIB 56668956985</item>
      <item>, OIB 24839315186</item>
      <item>, OIB 01611470636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TERETANA jednostavno društvo s ograničenom odgovornošću za usluge, OIB 24839315186, Slunjska ulica 5, 10370 Dugo Selo
2. Okrivljenik Igor Mikuljan, OIB 01611470636, Slunjska Ulica 5, 10370 Kopčevec
3. Svjedok Ivan Čiga</izvorni_sadrzaj>
    <derivirana_varijabla naziv="DomainObject.UcesnikSudskeRadnje.SudskaRadnja.UcesniciObavijest_1">1. Okrivljenik TERETANA jednostavno društvo s ograničenom odgovornošću za usluge, OIB 24839315186, Slunjska ulica 5, 10370 Dugo Selo
2. Okrivljenik Igor Mikuljan, OIB 01611470636, Slunjska Ulica 5, 10370 Kopčevec
3. Svjedok Ivan Čiga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veljače 2026.</izvorni_sadrzaj>
    <derivirana_varijabla naziv="DomainObject.Predmet.DatumPocetkaProcesa_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114/22.</item>
      <item>39/13</item>
      <item>157/13</item>
      <item>110/15</item>
      <item>70/17</item>
      <item>118/18</item>
      <item>114/22</item>
      <item>107/07, 39/13, 157/13, 110/15, 70/17, 118/18 i 114/22</item>
    </derivirana_varijabla>
  </DomainObject.NarodneNovineList>
  <DomainObject.Predmet.OkrivljenikAdresaMjestoRodjenjaList>
    <izvorni_sadrzaj>
      <item>TERETANA jednostavno društvo s ograničenom odgovornošću za usluge, Slunjska ulica 5, 10370 Dugo Selo, OIB: 24839315186</item>
      <item>Igor Mikuljan, Slunjska Ulica 5, 10370 Kopčevec, OIB: 01611470636, rođen-a 11.04.1984., mjesto rođenja Zagreb (Grad Zagreb)</item>
    </izvorni_sadrzaj>
    <derivirana_varijabla naziv="DomainObject.Predmet.OkrivljenikAdresaMjestoRodjenjaList_1">
      <item>TERETANA jednostavno društvo s ograničenom odgovornošću za usluge, Slunjska ulica 5, 10370 Dugo Selo, OIB: 24839315186</item>
      <item>Igor Mikuljan, Slunjska Ulica 5, 10370 Kopčevec, OIB: 01611470636, rođen-a 11.04.1984.,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TERETANA jednostavno društvo s ograničenom odgovornošću za usluge, MBS 081340222, Slunjska ulica 5, 10370 Dugo Selo</izvorni_sadrzaj>
    <derivirana_varijabla naziv="DomainObject.Predmet.OkrivljenikPravnaNazivAdresaMbs_1">TERETANA jednostavno društvo s ograničenom odgovornošću za usluge, MBS 081340222, Slunjska ulica 5, 10370 Dugo Selo</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45C98-0125-457C-846E-24C0624916C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410</properties:Words>
  <properties:Characters>2419</properties:Characters>
  <properties:Lines>58</properties:Lines>
  <properties:Paragraphs>21</properties:Paragraphs>
  <properties:TotalTime>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3003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Vesna Bestić</cp:lastModifiedBy>
  <cp:lastPrinted>2026-04-22T09:01:00Z</cp:lastPrinted>
  <dcterms:modified xmlns:xsi="http://www.w3.org/2001/XMLSchema-instance" xsi:type="dcterms:W3CDTF">2026-04-22T09:01:00Z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Igor Mikuljan - Ročište</vt:lpwstr>
  </prop:property>
  <prop:property fmtid="{D5CDD505-2E9C-101B-9397-08002B2CF9AE}" pid="6" name="Predlozak_id">
    <vt:lpwstr>1000000773</vt:lpwstr>
  </prop:property>
  <prop:property fmtid="{D5CDD505-2E9C-101B-9397-08002B2CF9AE}" pid="7" name="Predlozak_oznaka">
    <vt:lpwstr>OS_Pp-004</vt:lpwstr>
  </prop:property>
  <prop:property fmtid="{D5CDD505-2E9C-101B-9397-08002B2CF9AE}" pid="8" name="Predlozak_naziv">
    <vt:lpwstr>Poziv odgovornoj osobi u pravnoj osobi u prekršajnom postupku kada je izdan OPN-PN</vt:lpwstr>
  </prop:property>
  <prop:property fmtid="{D5CDD505-2E9C-101B-9397-08002B2CF9AE}" pid="9" name="eSPIS_CC_ID">
    <vt:lpwstr>618331918</vt:lpwstr>
  </prop:property>
</prop:Properties>
</file>